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DF979" w14:textId="277F7941"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274F23">
        <w:t>53935</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2FB3F9B1" w14:textId="77777777" w:rsidTr="00E710D3">
        <w:trPr>
          <w:trHeight w:val="576"/>
        </w:trPr>
        <w:tc>
          <w:tcPr>
            <w:tcW w:w="4826" w:type="dxa"/>
          </w:tcPr>
          <w:bookmarkStart w:id="2" w:name="DocumentStyle"/>
          <w:p w14:paraId="43988E9E" w14:textId="16900F0E" w:rsidR="00E710D3" w:rsidRPr="00E710D3" w:rsidRDefault="00C42562" w:rsidP="00912358">
            <w:pPr>
              <w:spacing w:after="0" w:line="240" w:lineRule="auto"/>
              <w:ind w:firstLine="0"/>
              <w:jc w:val="left"/>
              <w:rPr>
                <w:b/>
                <w:szCs w:val="20"/>
              </w:rPr>
            </w:pPr>
            <w:sdt>
              <w:sdtPr>
                <w:rPr>
                  <w:b/>
                  <w:caps/>
                  <w:szCs w:val="20"/>
                </w:rPr>
                <w:alias w:val="Case Style"/>
                <w:tag w:val="CS"/>
                <w:id w:val="-920102863"/>
                <w:placeholder>
                  <w:docPart w:val="EAB4DE2B1A1F4E7285F42A94F8C9B0F2"/>
                </w:placeholder>
                <w15:appearance w15:val="hidden"/>
              </w:sdtPr>
              <w:sdtEndPr/>
              <w:sdtContent>
                <w:r w:rsidR="00274F23">
                  <w:rPr>
                    <w:b/>
                    <w:caps/>
                    <w:szCs w:val="20"/>
                  </w:rPr>
                  <w:t>APPLICATION OF STONETOWN ROYAL COACH UTILITIES, LLC AND TRINITY RCT GP LLC FOR SALE, TRANSFER, OR MERGER OF FACILITIES AND CERTIFICATE RIGHTS IN HARRIS COUNTY</w:t>
                </w:r>
              </w:sdtContent>
            </w:sdt>
            <w:bookmarkEnd w:id="2"/>
            <w:r w:rsidR="00912358">
              <w:rPr>
                <w:b/>
                <w:caps/>
                <w:szCs w:val="20"/>
              </w:rPr>
              <w:t xml:space="preserve"> </w:t>
            </w:r>
          </w:p>
        </w:tc>
        <w:tc>
          <w:tcPr>
            <w:tcW w:w="336" w:type="dxa"/>
            <w:noWrap/>
          </w:tcPr>
          <w:p w14:paraId="1EC776EE" w14:textId="77777777" w:rsidR="00274F23" w:rsidRDefault="00274F23" w:rsidP="008647EB">
            <w:pPr>
              <w:spacing w:after="0" w:line="240" w:lineRule="auto"/>
              <w:ind w:firstLine="0"/>
              <w:rPr>
                <w:b/>
                <w:szCs w:val="20"/>
              </w:rPr>
            </w:pPr>
            <w:r>
              <w:rPr>
                <w:b/>
                <w:szCs w:val="20"/>
              </w:rPr>
              <w:t>§</w:t>
            </w:r>
          </w:p>
          <w:p w14:paraId="231317CA" w14:textId="77777777" w:rsidR="00274F23" w:rsidRDefault="00274F23" w:rsidP="008647EB">
            <w:pPr>
              <w:spacing w:after="0" w:line="240" w:lineRule="auto"/>
              <w:ind w:firstLine="0"/>
              <w:rPr>
                <w:b/>
                <w:szCs w:val="20"/>
              </w:rPr>
            </w:pPr>
            <w:r>
              <w:rPr>
                <w:b/>
                <w:szCs w:val="20"/>
              </w:rPr>
              <w:t>§</w:t>
            </w:r>
          </w:p>
          <w:p w14:paraId="27919993" w14:textId="77777777" w:rsidR="00274F23" w:rsidRDefault="00274F23" w:rsidP="008647EB">
            <w:pPr>
              <w:spacing w:after="0" w:line="240" w:lineRule="auto"/>
              <w:ind w:firstLine="0"/>
              <w:rPr>
                <w:b/>
                <w:szCs w:val="20"/>
              </w:rPr>
            </w:pPr>
            <w:r>
              <w:rPr>
                <w:b/>
                <w:szCs w:val="20"/>
              </w:rPr>
              <w:t>§</w:t>
            </w:r>
          </w:p>
          <w:p w14:paraId="59AA82FD" w14:textId="77777777" w:rsidR="00274F23" w:rsidRDefault="00274F23" w:rsidP="008647EB">
            <w:pPr>
              <w:spacing w:after="0" w:line="240" w:lineRule="auto"/>
              <w:ind w:firstLine="0"/>
              <w:rPr>
                <w:b/>
                <w:szCs w:val="20"/>
              </w:rPr>
            </w:pPr>
            <w:r>
              <w:rPr>
                <w:b/>
                <w:szCs w:val="20"/>
              </w:rPr>
              <w:t>§</w:t>
            </w:r>
          </w:p>
          <w:p w14:paraId="4E15AD06" w14:textId="77777777" w:rsidR="00274F23" w:rsidRDefault="00274F23" w:rsidP="008647EB">
            <w:pPr>
              <w:spacing w:after="0" w:line="240" w:lineRule="auto"/>
              <w:ind w:firstLine="0"/>
              <w:rPr>
                <w:b/>
                <w:szCs w:val="20"/>
              </w:rPr>
            </w:pPr>
            <w:r>
              <w:rPr>
                <w:b/>
                <w:szCs w:val="20"/>
              </w:rPr>
              <w:t>§</w:t>
            </w:r>
          </w:p>
          <w:p w14:paraId="5755EA2D" w14:textId="309B9439" w:rsidR="00DA790F" w:rsidRPr="008647EB" w:rsidRDefault="00274F23" w:rsidP="008647EB">
            <w:pPr>
              <w:spacing w:after="0" w:line="240" w:lineRule="auto"/>
              <w:ind w:firstLine="0"/>
              <w:rPr>
                <w:b/>
                <w:szCs w:val="20"/>
              </w:rPr>
            </w:pPr>
            <w:r>
              <w:rPr>
                <w:b/>
                <w:szCs w:val="20"/>
              </w:rPr>
              <w:t>§</w:t>
            </w:r>
          </w:p>
        </w:tc>
        <w:tc>
          <w:tcPr>
            <w:tcW w:w="4198" w:type="dxa"/>
          </w:tcPr>
          <w:p w14:paraId="16059E5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0970DFE"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E00CC8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67EC542" w14:textId="77777777" w:rsidR="00DA790F" w:rsidRPr="008647EB" w:rsidRDefault="00DA790F" w:rsidP="008647EB">
      <w:pPr>
        <w:spacing w:after="0" w:line="240" w:lineRule="auto"/>
        <w:ind w:firstLine="0"/>
        <w:jc w:val="center"/>
        <w:rPr>
          <w:b/>
          <w:caps/>
        </w:rPr>
      </w:pPr>
    </w:p>
    <w:p w14:paraId="6862332A" w14:textId="77777777" w:rsidR="00DA790F" w:rsidRPr="008647EB" w:rsidRDefault="009F21DC" w:rsidP="008C04AB">
      <w:pPr>
        <w:pStyle w:val="CaseCaption"/>
      </w:pPr>
      <w:r w:rsidRPr="009F21DC">
        <w:t>COMMISSION STAFF’S RECOMMENDATION ON ADMINISTRATIVE COMPLETENESS AND NOTICE AND PROPOSED PROCEDURAL SCHEDULE</w:t>
      </w:r>
    </w:p>
    <w:p w14:paraId="1A51C952" w14:textId="4211A7D2" w:rsidR="009F21DC" w:rsidRDefault="009F21DC" w:rsidP="009F21DC">
      <w:pPr>
        <w:pStyle w:val="Paragraph"/>
        <w:rPr>
          <w:iCs/>
        </w:rPr>
      </w:pPr>
      <w:r w:rsidRPr="007407CF">
        <w:rPr>
          <w:iCs/>
        </w:rPr>
        <w:t xml:space="preserve">On </w:t>
      </w:r>
      <w:r w:rsidR="00C61634" w:rsidRPr="007407CF">
        <w:rPr>
          <w:iCs/>
        </w:rPr>
        <w:t>August 5, 2022</w:t>
      </w:r>
      <w:r w:rsidRPr="007407CF">
        <w:rPr>
          <w:iCs/>
        </w:rPr>
        <w:t xml:space="preserve">, </w:t>
      </w:r>
      <w:proofErr w:type="spellStart"/>
      <w:r w:rsidR="00C61634" w:rsidRPr="007407CF">
        <w:rPr>
          <w:iCs/>
        </w:rPr>
        <w:t>Stonetown</w:t>
      </w:r>
      <w:proofErr w:type="spellEnd"/>
      <w:r w:rsidR="00C61634" w:rsidRPr="007407CF">
        <w:rPr>
          <w:iCs/>
        </w:rPr>
        <w:t xml:space="preserve"> Royal Coach Utilities, LLC</w:t>
      </w:r>
      <w:r w:rsidRPr="007407CF">
        <w:rPr>
          <w:iCs/>
        </w:rPr>
        <w:t xml:space="preserve"> (</w:t>
      </w:r>
      <w:proofErr w:type="spellStart"/>
      <w:r w:rsidR="007407CF" w:rsidRPr="007407CF">
        <w:rPr>
          <w:iCs/>
        </w:rPr>
        <w:t>Stonetown</w:t>
      </w:r>
      <w:proofErr w:type="spellEnd"/>
      <w:r w:rsidRPr="007407CF">
        <w:rPr>
          <w:iCs/>
        </w:rPr>
        <w:t xml:space="preserve">) and </w:t>
      </w:r>
      <w:r w:rsidR="00C61634" w:rsidRPr="007407CF">
        <w:rPr>
          <w:iCs/>
        </w:rPr>
        <w:t>Trinity RCT Group LLC</w:t>
      </w:r>
      <w:r w:rsidRPr="007407CF">
        <w:rPr>
          <w:iCs/>
        </w:rPr>
        <w:t xml:space="preserve"> (</w:t>
      </w:r>
      <w:r w:rsidR="007407CF" w:rsidRPr="007407CF">
        <w:rPr>
          <w:iCs/>
        </w:rPr>
        <w:t>Trinity</w:t>
      </w:r>
      <w:r w:rsidRPr="007407CF">
        <w:rPr>
          <w:iCs/>
        </w:rPr>
        <w:t>)</w:t>
      </w:r>
      <w:r w:rsidRPr="004578E9">
        <w:rPr>
          <w:iCs/>
        </w:rPr>
        <w:t xml:space="preserve"> (collectively, Applicants) filed an application for approval of the sale, transfer, or merger of facilities and certificate rights in </w:t>
      </w:r>
      <w:r w:rsidR="00C61634" w:rsidRPr="00C61634">
        <w:rPr>
          <w:iCs/>
        </w:rPr>
        <w:t>Harris</w:t>
      </w:r>
      <w:r w:rsidRPr="00C61634">
        <w:rPr>
          <w:iCs/>
        </w:rPr>
        <w:t xml:space="preserve"> County</w:t>
      </w:r>
      <w:r w:rsidRPr="004578E9">
        <w:rPr>
          <w:iCs/>
        </w:rPr>
        <w:t xml:space="preserve">. Specifically, </w:t>
      </w:r>
      <w:r w:rsidR="007407CF">
        <w:rPr>
          <w:iCs/>
        </w:rPr>
        <w:t xml:space="preserve">Trinity </w:t>
      </w:r>
      <w:r w:rsidRPr="004578E9">
        <w:rPr>
          <w:iCs/>
        </w:rPr>
        <w:t xml:space="preserve">seeks approval to acquire facilities </w:t>
      </w:r>
      <w:r w:rsidRPr="00AD33CB">
        <w:rPr>
          <w:iCs/>
        </w:rPr>
        <w:t xml:space="preserve">and to transfer </w:t>
      </w:r>
      <w:proofErr w:type="spellStart"/>
      <w:r w:rsidR="00AD33CB" w:rsidRPr="00AD33CB">
        <w:rPr>
          <w:iCs/>
        </w:rPr>
        <w:t>Stonetown’s</w:t>
      </w:r>
      <w:proofErr w:type="spellEnd"/>
      <w:r w:rsidR="00AD33CB" w:rsidRPr="00AD33CB">
        <w:rPr>
          <w:iCs/>
        </w:rPr>
        <w:t xml:space="preserve"> </w:t>
      </w:r>
      <w:r w:rsidRPr="00AD33CB">
        <w:rPr>
          <w:iCs/>
        </w:rPr>
        <w:t xml:space="preserve">water service area held under Certificate of Convenience and Necessity (CCN) No. </w:t>
      </w:r>
      <w:r w:rsidR="00AD33CB" w:rsidRPr="00AD33CB">
        <w:rPr>
          <w:iCs/>
        </w:rPr>
        <w:t>13241 and sewer</w:t>
      </w:r>
      <w:r w:rsidR="00AD33CB" w:rsidRPr="004578E9">
        <w:rPr>
          <w:iCs/>
        </w:rPr>
        <w:t xml:space="preserve"> </w:t>
      </w:r>
      <w:r w:rsidR="00AD33CB" w:rsidRPr="00AD33CB">
        <w:rPr>
          <w:iCs/>
        </w:rPr>
        <w:t xml:space="preserve">service area held under </w:t>
      </w:r>
      <w:r w:rsidR="00AD33CB" w:rsidRPr="004578E9">
        <w:rPr>
          <w:iCs/>
        </w:rPr>
        <w:t>CCN No.</w:t>
      </w:r>
      <w:r w:rsidR="00AD33CB">
        <w:rPr>
          <w:iCs/>
        </w:rPr>
        <w:t> 21090</w:t>
      </w:r>
      <w:r w:rsidRPr="004578E9">
        <w:rPr>
          <w:iCs/>
        </w:rPr>
        <w:t xml:space="preserve">. </w:t>
      </w:r>
      <w:r w:rsidRPr="00C61634">
        <w:rPr>
          <w:iCs/>
        </w:rPr>
        <w:t>The Applicants filed supplemental information on</w:t>
      </w:r>
      <w:r w:rsidRPr="004578E9">
        <w:rPr>
          <w:iCs/>
        </w:rPr>
        <w:t xml:space="preserve"> </w:t>
      </w:r>
      <w:r w:rsidR="00C61634">
        <w:rPr>
          <w:iCs/>
        </w:rPr>
        <w:t>August 31</w:t>
      </w:r>
      <w:r w:rsidR="008F180C">
        <w:rPr>
          <w:iCs/>
        </w:rPr>
        <w:t>,</w:t>
      </w:r>
      <w:r w:rsidR="00547B85">
        <w:rPr>
          <w:iCs/>
        </w:rPr>
        <w:t xml:space="preserve"> 2022,</w:t>
      </w:r>
      <w:r w:rsidR="003F1A97">
        <w:rPr>
          <w:iCs/>
        </w:rPr>
        <w:t xml:space="preserve"> September 2</w:t>
      </w:r>
      <w:r w:rsidR="00A228B8">
        <w:rPr>
          <w:iCs/>
        </w:rPr>
        <w:t>2</w:t>
      </w:r>
      <w:r w:rsidR="00547B85">
        <w:rPr>
          <w:iCs/>
        </w:rPr>
        <w:t>, 2022,</w:t>
      </w:r>
      <w:r w:rsidR="008F180C">
        <w:rPr>
          <w:iCs/>
        </w:rPr>
        <w:t xml:space="preserve"> and </w:t>
      </w:r>
      <w:r w:rsidR="00547B85">
        <w:rPr>
          <w:iCs/>
        </w:rPr>
        <w:t xml:space="preserve">September </w:t>
      </w:r>
      <w:r w:rsidR="008F180C">
        <w:rPr>
          <w:iCs/>
        </w:rPr>
        <w:t>26</w:t>
      </w:r>
      <w:r w:rsidR="003F1A97">
        <w:rPr>
          <w:iCs/>
        </w:rPr>
        <w:t>,</w:t>
      </w:r>
      <w:r w:rsidR="00C61634">
        <w:rPr>
          <w:iCs/>
        </w:rPr>
        <w:t xml:space="preserve"> 2022</w:t>
      </w:r>
      <w:r w:rsidRPr="004578E9">
        <w:rPr>
          <w:iCs/>
        </w:rPr>
        <w:t>.</w:t>
      </w:r>
    </w:p>
    <w:p w14:paraId="0C52DED4" w14:textId="41156285" w:rsidR="003F1A97" w:rsidRDefault="003F1A97" w:rsidP="003F1A97">
      <w:pPr>
        <w:pStyle w:val="Paragraph"/>
      </w:pPr>
      <w:r>
        <w:rPr>
          <w:iCs/>
        </w:rPr>
        <w:t xml:space="preserve">On September </w:t>
      </w:r>
      <w:r w:rsidR="008F180C">
        <w:rPr>
          <w:iCs/>
        </w:rPr>
        <w:t>26</w:t>
      </w:r>
      <w:r>
        <w:rPr>
          <w:iCs/>
        </w:rPr>
        <w:t xml:space="preserve">, 2022, the administrative law judge (ALJ) filed Order No. </w:t>
      </w:r>
      <w:r w:rsidR="008F180C">
        <w:rPr>
          <w:iCs/>
        </w:rPr>
        <w:t>3</w:t>
      </w:r>
      <w:r>
        <w:rPr>
          <w:iCs/>
        </w:rPr>
        <w:t>,</w:t>
      </w:r>
      <w:r w:rsidRPr="00D94E7F">
        <w:t xml:space="preserve"> </w:t>
      </w:r>
      <w:r>
        <w:t xml:space="preserve">directing the Staff (Staff) of the Public Utility Commission of Texas (Commission) to </w:t>
      </w:r>
      <w:r w:rsidRPr="00C61634">
        <w:t xml:space="preserve">file a recommendation regarding </w:t>
      </w:r>
      <w:r w:rsidR="00547B85">
        <w:t>the administrative completeness of the application</w:t>
      </w:r>
      <w:r>
        <w:t xml:space="preserve"> by September 3</w:t>
      </w:r>
      <w:r w:rsidR="008F180C">
        <w:t>0</w:t>
      </w:r>
      <w:r>
        <w:t>, 2022. Therefore, this pleading is timely filed.</w:t>
      </w:r>
    </w:p>
    <w:p w14:paraId="2EEF72DD" w14:textId="77777777" w:rsidR="009F21DC" w:rsidRDefault="009F21DC" w:rsidP="00AD33CB">
      <w:pPr>
        <w:pStyle w:val="Heading1"/>
        <w:tabs>
          <w:tab w:val="clear" w:pos="1440"/>
          <w:tab w:val="left" w:pos="720"/>
        </w:tabs>
        <w:spacing w:before="240" w:after="120"/>
        <w:ind w:left="0" w:right="0"/>
      </w:pPr>
      <w:r>
        <w:t>ADMINISTRATIVE COMPLETENESS</w:t>
      </w:r>
    </w:p>
    <w:p w14:paraId="33164F2B" w14:textId="540DC4BC" w:rsidR="009F21DC" w:rsidRPr="00F54DF7" w:rsidRDefault="009F21DC" w:rsidP="009F21DC">
      <w:pPr>
        <w:pStyle w:val="Paragraph"/>
      </w:pPr>
      <w:r w:rsidRPr="004578E9">
        <w:t xml:space="preserve">Staff has reviewed the </w:t>
      </w:r>
      <w:r w:rsidRPr="00C61634">
        <w:t>application and supplemental information</w:t>
      </w:r>
      <w:r w:rsidRPr="004578E9">
        <w:t xml:space="preserve"> </w:t>
      </w:r>
      <w:proofErr w:type="gramStart"/>
      <w:r w:rsidRPr="004578E9">
        <w:t>and,</w:t>
      </w:r>
      <w:proofErr w:type="gramEnd"/>
      <w:r w:rsidRPr="004578E9">
        <w:t xml:space="preserve"> as detailed in the attached memorand</w:t>
      </w:r>
      <w:r w:rsidR="00547B85">
        <w:t>a</w:t>
      </w:r>
      <w:r w:rsidRPr="004578E9">
        <w:t xml:space="preserve"> from </w:t>
      </w:r>
      <w:r w:rsidR="00C61634">
        <w:t>Jolie Mathis</w:t>
      </w:r>
      <w:r w:rsidRPr="004578E9">
        <w:t xml:space="preserve">, Infrastructure Division, </w:t>
      </w:r>
      <w:r w:rsidR="008F180C">
        <w:t xml:space="preserve">and Fred Bednarski, Rate Regulation Division, Staff </w:t>
      </w:r>
      <w:r w:rsidRPr="004578E9">
        <w:t>recommends that the application is administratively complete. Staff’s recommendation on administrative completeness is not a comment on the merits of the application.</w:t>
      </w:r>
    </w:p>
    <w:p w14:paraId="79E7F803" w14:textId="77777777" w:rsidR="009F21DC" w:rsidRDefault="009F21DC" w:rsidP="00AD33CB">
      <w:pPr>
        <w:pStyle w:val="Heading1"/>
        <w:tabs>
          <w:tab w:val="clear" w:pos="1440"/>
        </w:tabs>
        <w:spacing w:before="240" w:after="120"/>
        <w:ind w:left="0" w:right="0"/>
      </w:pPr>
      <w:r>
        <w:t>NOTICE</w:t>
      </w:r>
    </w:p>
    <w:p w14:paraId="532291A9" w14:textId="7A5B670D" w:rsidR="009F21DC" w:rsidRDefault="009F21DC" w:rsidP="009F21DC">
      <w:pPr>
        <w:pStyle w:val="Paragraph"/>
      </w:pPr>
      <w:r>
        <w:t xml:space="preserve">At this time, Staff recommends that the Applicants proceed with providing public notice to all current customers, neighboring utilities, political subdivisions, and other persons listed in the attached memorandum using the notice form provided </w:t>
      </w:r>
      <w:r w:rsidRPr="00C61634">
        <w:t>by Ms.</w:t>
      </w:r>
      <w:r w:rsidR="00C61634">
        <w:t xml:space="preserve"> Mathis</w:t>
      </w:r>
      <w:r>
        <w:t xml:space="preserve">. Along with each individual notice, Staff recommends that the Applicants provide an accurate map delineating the requested service area. </w:t>
      </w:r>
    </w:p>
    <w:p w14:paraId="703AE2EC" w14:textId="77777777" w:rsidR="009F21DC" w:rsidRPr="00FE5A24" w:rsidRDefault="009F21DC" w:rsidP="009F21DC">
      <w:pPr>
        <w:pStyle w:val="Paragraph"/>
      </w:pPr>
      <w:r>
        <w:lastRenderedPageBreak/>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1E207278" w14:textId="77777777" w:rsidR="009F21DC" w:rsidRDefault="009F21DC" w:rsidP="00AD33CB">
      <w:pPr>
        <w:pStyle w:val="Heading1"/>
        <w:tabs>
          <w:tab w:val="clear" w:pos="1440"/>
          <w:tab w:val="left" w:pos="720"/>
        </w:tabs>
        <w:spacing w:before="240" w:after="120"/>
        <w:ind w:left="0" w:right="0"/>
      </w:pPr>
      <w:r>
        <w:t>PROCEDURAL SCHEDULE</w:t>
      </w:r>
    </w:p>
    <w:p w14:paraId="5DD42D73" w14:textId="77777777" w:rsidR="009F21DC" w:rsidRDefault="009F21DC" w:rsidP="009F21DC">
      <w:pPr>
        <w:pStyle w:val="Paragraph"/>
      </w:pPr>
      <w:r w:rsidRPr="004578E9">
        <w:t>Staff recommends that the application be found administratively complete.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9F21DC" w:rsidRPr="004578E9" w14:paraId="61D3001A" w14:textId="77777777" w:rsidTr="00A026BA">
        <w:trPr>
          <w:trHeight w:val="260"/>
        </w:trPr>
        <w:tc>
          <w:tcPr>
            <w:tcW w:w="5524" w:type="dxa"/>
            <w:shd w:val="clear" w:color="auto" w:fill="auto"/>
            <w:vAlign w:val="center"/>
          </w:tcPr>
          <w:p w14:paraId="2FE07609" w14:textId="77777777" w:rsidR="009F21DC" w:rsidRPr="004578E9" w:rsidRDefault="009F21DC" w:rsidP="00A026BA">
            <w:pPr>
              <w:keepNext/>
              <w:spacing w:after="0"/>
              <w:ind w:firstLine="0"/>
              <w:jc w:val="center"/>
              <w:rPr>
                <w:b/>
                <w:szCs w:val="20"/>
              </w:rPr>
            </w:pPr>
            <w:r w:rsidRPr="004578E9">
              <w:rPr>
                <w:b/>
                <w:szCs w:val="20"/>
              </w:rPr>
              <w:t>Event</w:t>
            </w:r>
          </w:p>
        </w:tc>
        <w:tc>
          <w:tcPr>
            <w:tcW w:w="3826" w:type="dxa"/>
            <w:shd w:val="clear" w:color="auto" w:fill="auto"/>
          </w:tcPr>
          <w:p w14:paraId="511D0844" w14:textId="77777777" w:rsidR="009F21DC" w:rsidRPr="004578E9" w:rsidRDefault="009F21DC" w:rsidP="00A026BA">
            <w:pPr>
              <w:keepNext/>
              <w:spacing w:after="0"/>
              <w:ind w:firstLine="0"/>
              <w:jc w:val="center"/>
              <w:rPr>
                <w:b/>
                <w:szCs w:val="20"/>
              </w:rPr>
            </w:pPr>
            <w:r w:rsidRPr="004578E9">
              <w:rPr>
                <w:b/>
                <w:szCs w:val="20"/>
              </w:rPr>
              <w:t>Date</w:t>
            </w:r>
          </w:p>
        </w:tc>
      </w:tr>
      <w:tr w:rsidR="009F21DC" w:rsidRPr="004578E9" w14:paraId="4E4E452A" w14:textId="77777777" w:rsidTr="00A026BA">
        <w:trPr>
          <w:trHeight w:val="121"/>
        </w:trPr>
        <w:tc>
          <w:tcPr>
            <w:tcW w:w="5524" w:type="dxa"/>
            <w:shd w:val="clear" w:color="auto" w:fill="auto"/>
            <w:vAlign w:val="center"/>
          </w:tcPr>
          <w:p w14:paraId="76B7D8C2" w14:textId="77777777" w:rsidR="009F21DC" w:rsidRPr="004578E9" w:rsidRDefault="009F21DC" w:rsidP="00A026BA">
            <w:pPr>
              <w:autoSpaceDE w:val="0"/>
              <w:autoSpaceDN w:val="0"/>
              <w:adjustRightInd w:val="0"/>
              <w:spacing w:after="0" w:line="240" w:lineRule="auto"/>
              <w:ind w:firstLine="0"/>
              <w:jc w:val="left"/>
            </w:pPr>
            <w:r w:rsidRPr="004578E9">
              <w:rPr>
                <w:rFonts w:eastAsia="Calibri"/>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06037939" w14:textId="170662C4" w:rsidR="009F21DC" w:rsidRPr="004578E9" w:rsidRDefault="008F180C" w:rsidP="00A026BA">
            <w:pPr>
              <w:keepNext/>
              <w:spacing w:after="0" w:line="240" w:lineRule="auto"/>
              <w:ind w:firstLine="0"/>
              <w:jc w:val="center"/>
            </w:pPr>
            <w:r>
              <w:t>Novem</w:t>
            </w:r>
            <w:r w:rsidR="00C61634">
              <w:t xml:space="preserve">ber </w:t>
            </w:r>
            <w:r>
              <w:t>1</w:t>
            </w:r>
            <w:r w:rsidR="003F1A97">
              <w:t>4</w:t>
            </w:r>
            <w:r w:rsidR="00C61634">
              <w:t>, 2022</w:t>
            </w:r>
          </w:p>
        </w:tc>
      </w:tr>
      <w:tr w:rsidR="009F21DC" w:rsidRPr="004578E9" w14:paraId="70F9242E" w14:textId="77777777" w:rsidTr="00A026BA">
        <w:trPr>
          <w:trHeight w:val="611"/>
        </w:trPr>
        <w:tc>
          <w:tcPr>
            <w:tcW w:w="5524" w:type="dxa"/>
            <w:shd w:val="clear" w:color="auto" w:fill="auto"/>
            <w:vAlign w:val="center"/>
          </w:tcPr>
          <w:p w14:paraId="2BC044B6" w14:textId="77777777" w:rsidR="009F21DC" w:rsidRPr="004578E9" w:rsidRDefault="009F21DC" w:rsidP="00A026BA">
            <w:pPr>
              <w:autoSpaceDE w:val="0"/>
              <w:autoSpaceDN w:val="0"/>
              <w:adjustRightInd w:val="0"/>
              <w:spacing w:after="0" w:line="240" w:lineRule="auto"/>
              <w:ind w:firstLine="0"/>
              <w:jc w:val="left"/>
              <w:rPr>
                <w:rFonts w:eastAsia="Calibri"/>
              </w:rPr>
            </w:pPr>
            <w:r w:rsidRPr="004578E9">
              <w:rPr>
                <w:rFonts w:eastAsia="Calibri"/>
              </w:rPr>
              <w:t>Deadline for Staff to file a recommendation on sufficiency of notice</w:t>
            </w:r>
          </w:p>
        </w:tc>
        <w:tc>
          <w:tcPr>
            <w:tcW w:w="3826" w:type="dxa"/>
            <w:shd w:val="clear" w:color="auto" w:fill="auto"/>
            <w:vAlign w:val="center"/>
          </w:tcPr>
          <w:p w14:paraId="0A18B58A" w14:textId="1B904808" w:rsidR="009F21DC" w:rsidRPr="004578E9" w:rsidRDefault="003F1A97" w:rsidP="00A026BA">
            <w:pPr>
              <w:keepNext/>
              <w:spacing w:after="0" w:line="240" w:lineRule="auto"/>
              <w:ind w:firstLine="0"/>
              <w:jc w:val="center"/>
            </w:pPr>
            <w:r>
              <w:t>Novem</w:t>
            </w:r>
            <w:r w:rsidR="00C61634">
              <w:t xml:space="preserve">ber </w:t>
            </w:r>
            <w:r w:rsidR="00436FF5">
              <w:t>30</w:t>
            </w:r>
            <w:r w:rsidR="00C61634">
              <w:t>, 2022</w:t>
            </w:r>
          </w:p>
        </w:tc>
      </w:tr>
      <w:tr w:rsidR="009F21DC" w:rsidRPr="004578E9" w14:paraId="49EE3CC7" w14:textId="77777777" w:rsidTr="00A026BA">
        <w:trPr>
          <w:trHeight w:val="611"/>
        </w:trPr>
        <w:tc>
          <w:tcPr>
            <w:tcW w:w="5524" w:type="dxa"/>
            <w:shd w:val="clear" w:color="auto" w:fill="auto"/>
            <w:vAlign w:val="center"/>
          </w:tcPr>
          <w:p w14:paraId="20EDE9A1" w14:textId="77777777" w:rsidR="009F21DC" w:rsidRPr="004578E9" w:rsidRDefault="009F21DC" w:rsidP="00A026BA">
            <w:pPr>
              <w:autoSpaceDE w:val="0"/>
              <w:autoSpaceDN w:val="0"/>
              <w:adjustRightInd w:val="0"/>
              <w:spacing w:after="0" w:line="240" w:lineRule="auto"/>
              <w:ind w:firstLine="0"/>
              <w:jc w:val="left"/>
              <w:rPr>
                <w:rFonts w:eastAsia="Calibri"/>
              </w:rPr>
            </w:pPr>
            <w:r w:rsidRPr="004578E9">
              <w:rPr>
                <w:rFonts w:eastAsia="Calibri"/>
              </w:rPr>
              <w:t>Deadline to intervene</w:t>
            </w:r>
          </w:p>
        </w:tc>
        <w:tc>
          <w:tcPr>
            <w:tcW w:w="3826" w:type="dxa"/>
            <w:shd w:val="clear" w:color="auto" w:fill="auto"/>
            <w:vAlign w:val="center"/>
          </w:tcPr>
          <w:p w14:paraId="62289523" w14:textId="77777777" w:rsidR="009F21DC" w:rsidRPr="004578E9" w:rsidRDefault="009F21DC" w:rsidP="00A026BA">
            <w:pPr>
              <w:keepNext/>
              <w:spacing w:after="0" w:line="240" w:lineRule="auto"/>
              <w:ind w:firstLine="0"/>
              <w:jc w:val="center"/>
            </w:pPr>
            <w:r w:rsidRPr="004578E9">
              <w:t>30 days after notice is issued</w:t>
            </w:r>
          </w:p>
        </w:tc>
      </w:tr>
    </w:tbl>
    <w:p w14:paraId="7F235CA9" w14:textId="77777777" w:rsidR="009F21DC" w:rsidRDefault="009F21DC" w:rsidP="00AD33CB">
      <w:pPr>
        <w:pStyle w:val="Heading1"/>
        <w:tabs>
          <w:tab w:val="clear" w:pos="1440"/>
          <w:tab w:val="num" w:pos="720"/>
        </w:tabs>
        <w:spacing w:before="240" w:after="120"/>
        <w:ind w:left="0" w:right="0"/>
      </w:pPr>
      <w:r w:rsidRPr="005E0AD2">
        <w:t>CONCLUSION</w:t>
      </w:r>
    </w:p>
    <w:p w14:paraId="0AA6C419" w14:textId="77777777" w:rsidR="009F21DC" w:rsidRDefault="009F21DC" w:rsidP="009F21DC">
      <w:pPr>
        <w:pStyle w:val="Paragraph"/>
      </w:pPr>
      <w:r>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3ABD9A92" w14:textId="77777777" w:rsidR="009F21DC" w:rsidRDefault="009F21DC" w:rsidP="009F21DC">
      <w:pPr>
        <w:pStyle w:val="Paragraph"/>
        <w:ind w:firstLine="0"/>
      </w:pPr>
      <w:r>
        <w:t>requests the entry of an order consistent with these recommendations.</w:t>
      </w:r>
    </w:p>
    <w:p w14:paraId="16DFA251" w14:textId="573150DF" w:rsidR="009F21DC" w:rsidRDefault="009F21DC" w:rsidP="009F21DC">
      <w:pPr>
        <w:pStyle w:val="Paragraph"/>
        <w:keepNext/>
        <w:ind w:firstLine="0"/>
      </w:pPr>
      <w:r>
        <w:lastRenderedPageBreak/>
        <w:t xml:space="preserve">Dated: </w:t>
      </w:r>
      <w:r>
        <w:fldChar w:fldCharType="begin"/>
      </w:r>
      <w:r>
        <w:instrText xml:space="preserve"> DATE \@ "MMMM d, yyyy" </w:instrText>
      </w:r>
      <w:r>
        <w:fldChar w:fldCharType="separate"/>
      </w:r>
      <w:r w:rsidR="00C42562">
        <w:rPr>
          <w:noProof/>
        </w:rPr>
        <w:t>September 30, 2022</w:t>
      </w:r>
      <w:r>
        <w:fldChar w:fldCharType="end"/>
      </w:r>
    </w:p>
    <w:p w14:paraId="1C62B7A6" w14:textId="77777777" w:rsidR="009F21DC" w:rsidRDefault="009F21DC" w:rsidP="009F21DC">
      <w:pPr>
        <w:pStyle w:val="Paragraph"/>
        <w:keepNext/>
        <w:ind w:firstLine="0"/>
      </w:pPr>
    </w:p>
    <w:p w14:paraId="122C13F4" w14:textId="77777777" w:rsidR="009F21DC" w:rsidRPr="00BF12B1" w:rsidRDefault="009F21DC" w:rsidP="009F21DC">
      <w:pPr>
        <w:keepNext/>
        <w:spacing w:after="0" w:line="240" w:lineRule="auto"/>
        <w:ind w:left="4320" w:firstLine="0"/>
      </w:pPr>
      <w:r w:rsidRPr="00BF12B1">
        <w:t>Respectfully submitted,</w:t>
      </w:r>
    </w:p>
    <w:p w14:paraId="40063768" w14:textId="77777777" w:rsidR="009F21DC" w:rsidRPr="00BF12B1" w:rsidRDefault="009F21DC" w:rsidP="009F21DC">
      <w:pPr>
        <w:keepNext/>
        <w:spacing w:after="0" w:line="240" w:lineRule="auto"/>
        <w:ind w:left="4320" w:firstLine="0"/>
      </w:pPr>
    </w:p>
    <w:p w14:paraId="49885A5C" w14:textId="77777777" w:rsidR="009F21DC" w:rsidRPr="00BF12B1" w:rsidRDefault="009F21DC" w:rsidP="009F21DC">
      <w:pPr>
        <w:keepNext/>
        <w:spacing w:after="0" w:line="240" w:lineRule="auto"/>
        <w:ind w:left="4320" w:firstLine="0"/>
        <w:rPr>
          <w:b/>
        </w:rPr>
      </w:pPr>
      <w:r w:rsidRPr="00BF12B1">
        <w:rPr>
          <w:b/>
        </w:rPr>
        <w:t>PUBLIC UTILITY COMMISSION OF TEXAS</w:t>
      </w:r>
    </w:p>
    <w:p w14:paraId="0EFF6380" w14:textId="77777777" w:rsidR="009F21DC" w:rsidRPr="00BF12B1" w:rsidRDefault="009F21DC" w:rsidP="009F21DC">
      <w:pPr>
        <w:keepNext/>
        <w:spacing w:after="0" w:line="240" w:lineRule="auto"/>
        <w:ind w:left="4320" w:firstLine="0"/>
        <w:rPr>
          <w:b/>
        </w:rPr>
      </w:pPr>
      <w:r w:rsidRPr="00BF12B1">
        <w:rPr>
          <w:b/>
        </w:rPr>
        <w:t>LEGAL DIVISION</w:t>
      </w:r>
    </w:p>
    <w:p w14:paraId="7698E470" w14:textId="77777777" w:rsidR="009F21DC" w:rsidRPr="00BF12B1" w:rsidRDefault="009F21DC" w:rsidP="009F21DC">
      <w:pPr>
        <w:keepNext/>
        <w:spacing w:after="0" w:line="240" w:lineRule="auto"/>
        <w:ind w:left="4320" w:firstLine="0"/>
        <w:rPr>
          <w:b/>
        </w:rPr>
      </w:pPr>
    </w:p>
    <w:p w14:paraId="62808CB4" w14:textId="77777777" w:rsidR="009F21DC" w:rsidRPr="00BF12B1" w:rsidRDefault="009F21DC" w:rsidP="009F21DC">
      <w:pPr>
        <w:keepNext/>
        <w:overflowPunct w:val="0"/>
        <w:autoSpaceDE w:val="0"/>
        <w:autoSpaceDN w:val="0"/>
        <w:adjustRightInd w:val="0"/>
        <w:spacing w:after="0" w:line="240" w:lineRule="auto"/>
        <w:ind w:left="4320" w:firstLine="0"/>
        <w:jc w:val="left"/>
        <w:textAlignment w:val="baseline"/>
      </w:pPr>
      <w:r w:rsidRPr="00BF12B1">
        <w:t>Keith Rogas</w:t>
      </w:r>
    </w:p>
    <w:p w14:paraId="78A2C482" w14:textId="77777777" w:rsidR="009F21DC" w:rsidRPr="00BF12B1" w:rsidRDefault="009F21DC" w:rsidP="009F21DC">
      <w:pPr>
        <w:keepNext/>
        <w:spacing w:after="0" w:line="240" w:lineRule="auto"/>
        <w:ind w:left="4320" w:firstLine="0"/>
        <w:jc w:val="left"/>
      </w:pPr>
      <w:r w:rsidRPr="00BF12B1">
        <w:t xml:space="preserve">Division Director </w:t>
      </w:r>
    </w:p>
    <w:p w14:paraId="17599761" w14:textId="77777777" w:rsidR="009F21DC" w:rsidRPr="00BF12B1" w:rsidRDefault="009F21DC" w:rsidP="009F21DC">
      <w:pPr>
        <w:keepNext/>
        <w:spacing w:after="0" w:line="240" w:lineRule="auto"/>
        <w:ind w:left="4320" w:firstLine="0"/>
        <w:jc w:val="left"/>
      </w:pPr>
    </w:p>
    <w:p w14:paraId="316F903E" w14:textId="77777777" w:rsidR="00C61634" w:rsidRPr="00DF6028" w:rsidRDefault="00C61634" w:rsidP="00C61634">
      <w:pPr>
        <w:keepNext/>
        <w:spacing w:after="0" w:line="240" w:lineRule="auto"/>
        <w:ind w:left="4320" w:firstLine="0"/>
        <w:rPr>
          <w:snapToGrid w:val="0"/>
        </w:rPr>
      </w:pPr>
      <w:r w:rsidRPr="00DF6028">
        <w:rPr>
          <w:snapToGrid w:val="0"/>
        </w:rPr>
        <w:t>Sneha Patel</w:t>
      </w:r>
    </w:p>
    <w:p w14:paraId="1FFD69F3" w14:textId="77777777" w:rsidR="00C61634" w:rsidRPr="00DF6028" w:rsidRDefault="00C61634" w:rsidP="00C61634">
      <w:pPr>
        <w:keepNext/>
        <w:spacing w:after="0" w:line="240" w:lineRule="auto"/>
        <w:ind w:left="4320" w:firstLine="0"/>
        <w:rPr>
          <w:snapToGrid w:val="0"/>
        </w:rPr>
      </w:pPr>
      <w:r w:rsidRPr="00DF6028">
        <w:rPr>
          <w:snapToGrid w:val="0"/>
        </w:rPr>
        <w:t>Managing Attorney</w:t>
      </w:r>
    </w:p>
    <w:p w14:paraId="57D6576F" w14:textId="77777777" w:rsidR="00C61634" w:rsidRPr="00DF6028" w:rsidRDefault="00C61634" w:rsidP="00C61634">
      <w:pPr>
        <w:keepNext/>
        <w:spacing w:after="0" w:line="240" w:lineRule="auto"/>
        <w:ind w:left="4320" w:firstLine="0"/>
        <w:rPr>
          <w:snapToGrid w:val="0"/>
        </w:rPr>
      </w:pPr>
    </w:p>
    <w:p w14:paraId="54E51417" w14:textId="77777777" w:rsidR="00C61634" w:rsidRPr="00DF6028" w:rsidRDefault="00C61634" w:rsidP="00C61634">
      <w:pPr>
        <w:keepNext/>
        <w:spacing w:after="0" w:line="240" w:lineRule="auto"/>
        <w:ind w:left="4320" w:firstLine="0"/>
        <w:rPr>
          <w:snapToGrid w:val="0"/>
        </w:rPr>
      </w:pPr>
      <w:r w:rsidRPr="00DF6028">
        <w:rPr>
          <w:u w:val="single"/>
        </w:rPr>
        <w:t>/s/ Bradley Reynolds</w:t>
      </w:r>
      <w:r w:rsidRPr="00DF6028">
        <w:rPr>
          <w:u w:val="single"/>
        </w:rPr>
        <w:tab/>
      </w:r>
      <w:r w:rsidRPr="00DF6028">
        <w:rPr>
          <w:u w:val="single"/>
        </w:rPr>
        <w:tab/>
      </w:r>
      <w:r w:rsidRPr="00DF6028">
        <w:rPr>
          <w:snapToGrid w:val="0"/>
        </w:rPr>
        <w:t xml:space="preserve"> </w:t>
      </w:r>
    </w:p>
    <w:p w14:paraId="73409D3B" w14:textId="77777777" w:rsidR="00C61634" w:rsidRPr="00DF6028" w:rsidRDefault="00C61634" w:rsidP="00C61634">
      <w:pPr>
        <w:keepNext/>
        <w:spacing w:after="0" w:line="240" w:lineRule="auto"/>
        <w:ind w:left="4320" w:firstLine="0"/>
        <w:rPr>
          <w:snapToGrid w:val="0"/>
        </w:rPr>
      </w:pPr>
      <w:r w:rsidRPr="00DF6028">
        <w:rPr>
          <w:snapToGrid w:val="0"/>
        </w:rPr>
        <w:t>Bradley Reynolds</w:t>
      </w:r>
    </w:p>
    <w:p w14:paraId="10DCC956" w14:textId="77777777" w:rsidR="00C61634" w:rsidRPr="00DF6028" w:rsidRDefault="00C61634" w:rsidP="00C61634">
      <w:pPr>
        <w:keepNext/>
        <w:spacing w:after="0" w:line="240" w:lineRule="auto"/>
        <w:ind w:left="4320" w:firstLine="0"/>
        <w:rPr>
          <w:snapToGrid w:val="0"/>
        </w:rPr>
      </w:pPr>
      <w:r w:rsidRPr="00DF6028">
        <w:rPr>
          <w:snapToGrid w:val="0"/>
        </w:rPr>
        <w:t xml:space="preserve">State Bar No. </w:t>
      </w:r>
      <w:r w:rsidRPr="00DF6028">
        <w:t>24125839</w:t>
      </w:r>
    </w:p>
    <w:p w14:paraId="0124A71C" w14:textId="77777777" w:rsidR="00C61634" w:rsidRPr="00DF6028" w:rsidRDefault="00C61634" w:rsidP="00C61634">
      <w:pPr>
        <w:keepNext/>
        <w:spacing w:after="0" w:line="240" w:lineRule="auto"/>
        <w:ind w:left="4320" w:firstLine="0"/>
        <w:rPr>
          <w:snapToGrid w:val="0"/>
        </w:rPr>
      </w:pPr>
      <w:r w:rsidRPr="00DF6028">
        <w:rPr>
          <w:snapToGrid w:val="0"/>
        </w:rPr>
        <w:t>1701 N. Congress Ave.</w:t>
      </w:r>
    </w:p>
    <w:p w14:paraId="762B9FDB" w14:textId="77777777" w:rsidR="00C61634" w:rsidRPr="00DF6028" w:rsidRDefault="00C61634" w:rsidP="00C61634">
      <w:pPr>
        <w:keepNext/>
        <w:spacing w:after="0" w:line="240" w:lineRule="auto"/>
        <w:ind w:left="4320" w:firstLine="0"/>
        <w:rPr>
          <w:snapToGrid w:val="0"/>
        </w:rPr>
      </w:pPr>
      <w:r w:rsidRPr="00DF6028">
        <w:rPr>
          <w:snapToGrid w:val="0"/>
        </w:rPr>
        <w:t>P.O. Box 13326</w:t>
      </w:r>
    </w:p>
    <w:p w14:paraId="02A087BB" w14:textId="77777777" w:rsidR="00C61634" w:rsidRPr="00DF6028" w:rsidRDefault="00C61634" w:rsidP="00C61634">
      <w:pPr>
        <w:keepNext/>
        <w:spacing w:after="0" w:line="240" w:lineRule="auto"/>
        <w:ind w:left="4320" w:firstLine="0"/>
        <w:rPr>
          <w:snapToGrid w:val="0"/>
        </w:rPr>
      </w:pPr>
      <w:r w:rsidRPr="00DF6028">
        <w:rPr>
          <w:snapToGrid w:val="0"/>
        </w:rPr>
        <w:t>Austin, Texas 78711-3326</w:t>
      </w:r>
    </w:p>
    <w:p w14:paraId="6383B0A0" w14:textId="77777777" w:rsidR="00C61634" w:rsidRPr="00DF6028" w:rsidRDefault="00C61634" w:rsidP="00C61634">
      <w:pPr>
        <w:keepNext/>
        <w:spacing w:after="0" w:line="240" w:lineRule="auto"/>
        <w:ind w:left="4320" w:firstLine="0"/>
        <w:rPr>
          <w:snapToGrid w:val="0"/>
        </w:rPr>
      </w:pPr>
      <w:r w:rsidRPr="00DF6028">
        <w:rPr>
          <w:snapToGrid w:val="0"/>
        </w:rPr>
        <w:t>(512) 936-7307</w:t>
      </w:r>
    </w:p>
    <w:p w14:paraId="4E1BE3F6" w14:textId="77777777" w:rsidR="00C61634" w:rsidRPr="00DF6028" w:rsidRDefault="00C61634" w:rsidP="00C61634">
      <w:pPr>
        <w:keepNext/>
        <w:spacing w:after="0" w:line="240" w:lineRule="auto"/>
        <w:ind w:left="4320" w:firstLine="0"/>
        <w:rPr>
          <w:snapToGrid w:val="0"/>
        </w:rPr>
      </w:pPr>
      <w:r w:rsidRPr="00DF6028">
        <w:rPr>
          <w:snapToGrid w:val="0"/>
        </w:rPr>
        <w:t>(512) 936-7268 (Fax)</w:t>
      </w:r>
    </w:p>
    <w:p w14:paraId="1F052C2F" w14:textId="77777777" w:rsidR="00C61634" w:rsidRDefault="00C61634" w:rsidP="00C61634">
      <w:pPr>
        <w:keepNext/>
        <w:spacing w:after="0" w:line="240" w:lineRule="auto"/>
        <w:ind w:left="2250" w:firstLine="0"/>
        <w:jc w:val="center"/>
      </w:pPr>
      <w:r w:rsidRPr="00DF6028">
        <w:t xml:space="preserve">Brad.Reynolds@puc.texas.gov </w:t>
      </w:r>
    </w:p>
    <w:p w14:paraId="1BD9DE87" w14:textId="77777777" w:rsidR="009F21DC" w:rsidRDefault="009F21DC" w:rsidP="009F21DC">
      <w:pPr>
        <w:pStyle w:val="Paragraph"/>
        <w:ind w:left="4320" w:firstLine="0"/>
      </w:pPr>
    </w:p>
    <w:p w14:paraId="103AA023" w14:textId="77777777" w:rsidR="0059201D" w:rsidRPr="0051021C" w:rsidRDefault="0059201D" w:rsidP="009F21DC">
      <w:pPr>
        <w:pStyle w:val="Paragraph"/>
      </w:pPr>
    </w:p>
    <w:p w14:paraId="341E0FF2" w14:textId="49F6E5B1"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274F23" w:rsidRPr="00EF7381">
        <w:t>Docket</w:t>
      </w:r>
      <w:r w:rsidR="00274F23" w:rsidRPr="00D92C94">
        <w:t xml:space="preserve"> No</w:t>
      </w:r>
      <w:r w:rsidR="00274F23" w:rsidRPr="008647EB">
        <w:t>.</w:t>
      </w:r>
      <w:r w:rsidR="00274F23">
        <w:t xml:space="preserve"> 53935</w:t>
      </w:r>
      <w:r w:rsidR="00274F23" w:rsidRPr="00274F23">
        <w:rPr>
          <w:rStyle w:val="PlaceholderText"/>
        </w:rPr>
        <w:t xml:space="preserve"> </w:t>
      </w:r>
      <w:r w:rsidRPr="007E3A22">
        <w:rPr>
          <w:bCs/>
        </w:rPr>
        <w:fldChar w:fldCharType="end"/>
      </w:r>
    </w:p>
    <w:p w14:paraId="0056775B" w14:textId="77777777" w:rsidR="00DA790F" w:rsidRPr="008647EB" w:rsidRDefault="00DA790F" w:rsidP="00092070">
      <w:pPr>
        <w:pStyle w:val="CaseCaption"/>
      </w:pPr>
      <w:r w:rsidRPr="008647EB">
        <w:t>CERTIFICATE OF SERVICE</w:t>
      </w:r>
    </w:p>
    <w:p w14:paraId="102D99A1" w14:textId="7F6BEEBC"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637D9C">
        <w:t xml:space="preserve"> </w:t>
      </w:r>
      <w:r w:rsidR="00637D9C">
        <w:fldChar w:fldCharType="begin"/>
      </w:r>
      <w:r w:rsidR="00637D9C">
        <w:instrText xml:space="preserve"> DATE \@ "MMMM d, yyyy" </w:instrText>
      </w:r>
      <w:r w:rsidR="00637D9C">
        <w:fldChar w:fldCharType="separate"/>
      </w:r>
      <w:r w:rsidR="00C42562">
        <w:rPr>
          <w:noProof/>
        </w:rPr>
        <w:t>September 30, 2022</w:t>
      </w:r>
      <w:r w:rsidR="00637D9C">
        <w:fldChar w:fldCharType="end"/>
      </w:r>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406B787A" w14:textId="77777777" w:rsidR="009F21DC" w:rsidRDefault="009F21DC" w:rsidP="009F21DC">
      <w:pPr>
        <w:keepNext/>
        <w:spacing w:after="0" w:line="240" w:lineRule="auto"/>
        <w:ind w:left="4320" w:firstLine="0"/>
        <w:rPr>
          <w:u w:val="single"/>
        </w:rPr>
      </w:pPr>
    </w:p>
    <w:p w14:paraId="2B154812" w14:textId="77777777" w:rsidR="00C61634" w:rsidRPr="00DF6028" w:rsidRDefault="00C61634" w:rsidP="00C61634">
      <w:pPr>
        <w:keepNext/>
        <w:spacing w:after="0" w:line="240" w:lineRule="auto"/>
        <w:ind w:left="4320" w:firstLine="0"/>
        <w:rPr>
          <w:snapToGrid w:val="0"/>
        </w:rPr>
      </w:pPr>
      <w:r w:rsidRPr="00DF6028">
        <w:rPr>
          <w:u w:val="single"/>
        </w:rPr>
        <w:t>/s/ Bradley Reynolds</w:t>
      </w:r>
      <w:r w:rsidRPr="00DF6028">
        <w:rPr>
          <w:u w:val="single"/>
        </w:rPr>
        <w:tab/>
      </w:r>
      <w:r w:rsidRPr="00DF6028">
        <w:rPr>
          <w:u w:val="single"/>
        </w:rPr>
        <w:tab/>
      </w:r>
      <w:r w:rsidRPr="00DF6028">
        <w:rPr>
          <w:snapToGrid w:val="0"/>
        </w:rPr>
        <w:t xml:space="preserve"> </w:t>
      </w:r>
    </w:p>
    <w:p w14:paraId="6A7AA2EB" w14:textId="77777777" w:rsidR="00C61634" w:rsidRPr="00DF6028" w:rsidRDefault="00C61634" w:rsidP="00C61634">
      <w:pPr>
        <w:keepNext/>
        <w:spacing w:after="0" w:line="240" w:lineRule="auto"/>
        <w:ind w:left="4320" w:firstLine="0"/>
        <w:rPr>
          <w:snapToGrid w:val="0"/>
        </w:rPr>
      </w:pPr>
      <w:r w:rsidRPr="00DF6028">
        <w:rPr>
          <w:snapToGrid w:val="0"/>
        </w:rPr>
        <w:t>Bradley Reynolds</w:t>
      </w:r>
    </w:p>
    <w:p w14:paraId="5DCFA2F9" w14:textId="77777777" w:rsidR="00DA790F" w:rsidRPr="00893EAC" w:rsidRDefault="00DA790F" w:rsidP="009F21DC">
      <w:pPr>
        <w:keepNext/>
        <w:tabs>
          <w:tab w:val="right" w:pos="7920"/>
        </w:tabs>
        <w:spacing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42E98" w14:textId="77777777" w:rsidR="00274F23" w:rsidRDefault="00274F23">
      <w:pPr>
        <w:spacing w:after="0" w:line="240" w:lineRule="auto"/>
      </w:pPr>
      <w:r>
        <w:separator/>
      </w:r>
    </w:p>
  </w:endnote>
  <w:endnote w:type="continuationSeparator" w:id="0">
    <w:p w14:paraId="5CDA8CF8" w14:textId="77777777" w:rsidR="00274F23" w:rsidRDefault="00274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117B"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803603F" w14:textId="77777777" w:rsidR="00071BFA" w:rsidRDefault="00071BFA" w:rsidP="008016FB">
    <w:pPr>
      <w:pStyle w:val="Footer"/>
    </w:pPr>
  </w:p>
  <w:p w14:paraId="54900C14" w14:textId="77777777" w:rsidR="00071BFA" w:rsidRDefault="00071BFA" w:rsidP="008016FB"/>
  <w:p w14:paraId="352C4823"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B6524" w14:textId="77777777" w:rsidR="00274F23" w:rsidRDefault="00274F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69B6" w14:textId="77777777" w:rsidR="00274F23" w:rsidRDefault="00274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66E41" w14:textId="77777777" w:rsidR="00274F23" w:rsidRDefault="00274F23">
      <w:pPr>
        <w:spacing w:after="0" w:line="240" w:lineRule="auto"/>
      </w:pPr>
      <w:r>
        <w:separator/>
      </w:r>
    </w:p>
  </w:footnote>
  <w:footnote w:type="continuationSeparator" w:id="0">
    <w:p w14:paraId="0DD64278" w14:textId="77777777" w:rsidR="00274F23" w:rsidRDefault="00274F23">
      <w:pPr>
        <w:spacing w:after="0" w:line="240" w:lineRule="auto"/>
      </w:pPr>
      <w:r>
        <w:continuationSeparator/>
      </w:r>
    </w:p>
  </w:footnote>
  <w:footnote w:type="continuationNotice" w:id="1">
    <w:p w14:paraId="4E595B3E" w14:textId="77777777" w:rsidR="00274F23" w:rsidRDefault="00274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6B83" w14:textId="77777777" w:rsidR="00274F23" w:rsidRDefault="00274F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1F541365" w14:textId="77777777" w:rsidR="009F21DC" w:rsidRPr="009F21DC" w:rsidRDefault="009F21DC">
        <w:pPr>
          <w:pStyle w:val="Header"/>
          <w:jc w:val="right"/>
          <w:rPr>
            <w:szCs w:val="20"/>
          </w:rPr>
        </w:pPr>
        <w:r w:rsidRPr="009F21DC">
          <w:rPr>
            <w:szCs w:val="20"/>
          </w:rPr>
          <w:t xml:space="preserve">Page </w:t>
        </w:r>
        <w:r w:rsidRPr="009F21DC">
          <w:rPr>
            <w:szCs w:val="20"/>
          </w:rPr>
          <w:fldChar w:fldCharType="begin"/>
        </w:r>
        <w:r w:rsidRPr="009F21DC">
          <w:rPr>
            <w:szCs w:val="20"/>
          </w:rPr>
          <w:instrText xml:space="preserve"> PAGE </w:instrText>
        </w:r>
        <w:r w:rsidRPr="009F21DC">
          <w:rPr>
            <w:szCs w:val="20"/>
          </w:rPr>
          <w:fldChar w:fldCharType="separate"/>
        </w:r>
        <w:r w:rsidRPr="009F21DC">
          <w:rPr>
            <w:noProof/>
            <w:szCs w:val="20"/>
          </w:rPr>
          <w:t>2</w:t>
        </w:r>
        <w:r w:rsidRPr="009F21DC">
          <w:rPr>
            <w:szCs w:val="20"/>
          </w:rPr>
          <w:fldChar w:fldCharType="end"/>
        </w:r>
        <w:r w:rsidRPr="009F21DC">
          <w:rPr>
            <w:szCs w:val="20"/>
          </w:rPr>
          <w:t xml:space="preserve"> of </w:t>
        </w:r>
        <w:r w:rsidRPr="009F21DC">
          <w:rPr>
            <w:szCs w:val="20"/>
          </w:rPr>
          <w:fldChar w:fldCharType="begin"/>
        </w:r>
        <w:r w:rsidRPr="009F21DC">
          <w:rPr>
            <w:szCs w:val="20"/>
          </w:rPr>
          <w:instrText xml:space="preserve"> NUMPAGES  </w:instrText>
        </w:r>
        <w:r w:rsidRPr="009F21DC">
          <w:rPr>
            <w:szCs w:val="20"/>
          </w:rPr>
          <w:fldChar w:fldCharType="separate"/>
        </w:r>
        <w:r w:rsidRPr="009F21DC">
          <w:rPr>
            <w:noProof/>
            <w:szCs w:val="20"/>
          </w:rPr>
          <w:t>2</w:t>
        </w:r>
        <w:r w:rsidRPr="009F21DC">
          <w:rPr>
            <w:szCs w:val="20"/>
          </w:rPr>
          <w:fldChar w:fldCharType="end"/>
        </w:r>
      </w:p>
    </w:sdtContent>
  </w:sdt>
  <w:p w14:paraId="7778BB37"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714F2" w14:textId="77777777" w:rsidR="00274F23" w:rsidRDefault="00274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F23"/>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74F23"/>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1A9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6FF5"/>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47B85"/>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37D9C"/>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7CF"/>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80C"/>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1DC"/>
    <w:rsid w:val="009F3C45"/>
    <w:rsid w:val="009F4CE6"/>
    <w:rsid w:val="009F5173"/>
    <w:rsid w:val="009F5A3B"/>
    <w:rsid w:val="009F6C74"/>
    <w:rsid w:val="00A0253A"/>
    <w:rsid w:val="00A05602"/>
    <w:rsid w:val="00A0741C"/>
    <w:rsid w:val="00A1058B"/>
    <w:rsid w:val="00A1461F"/>
    <w:rsid w:val="00A1685B"/>
    <w:rsid w:val="00A20D13"/>
    <w:rsid w:val="00A228B8"/>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33CB"/>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562"/>
    <w:rsid w:val="00C426C8"/>
    <w:rsid w:val="00C42950"/>
    <w:rsid w:val="00C429AD"/>
    <w:rsid w:val="00C442AE"/>
    <w:rsid w:val="00C4658E"/>
    <w:rsid w:val="00C472A2"/>
    <w:rsid w:val="00C541E5"/>
    <w:rsid w:val="00C55671"/>
    <w:rsid w:val="00C603C3"/>
    <w:rsid w:val="00C61634"/>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21657"/>
  <w15:chartTrackingRefBased/>
  <w15:docId w15:val="{2840C0CB-E1A5-4032-B484-8491280F3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9F21DC"/>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2022%20Legal%20Templates\Routine%20Filings\Water\water%20stm%20suff%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B4DE2B1A1F4E7285F42A94F8C9B0F2"/>
        <w:category>
          <w:name w:val="General"/>
          <w:gallery w:val="placeholder"/>
        </w:category>
        <w:types>
          <w:type w:val="bbPlcHdr"/>
        </w:types>
        <w:behaviors>
          <w:behavior w:val="content"/>
        </w:behaviors>
        <w:guid w:val="{FD9ADE4B-F877-4F96-945C-B6BA80CB7A32}"/>
      </w:docPartPr>
      <w:docPartBody>
        <w:p w:rsidR="00CB49CD" w:rsidRDefault="00B161E5">
          <w:pPr>
            <w:pStyle w:val="EAB4DE2B1A1F4E7285F42A94F8C9B0F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1E5"/>
    <w:rsid w:val="00B161E5"/>
    <w:rsid w:val="00CB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61E5"/>
    <w:rPr>
      <w:color w:val="808080"/>
    </w:rPr>
  </w:style>
  <w:style w:type="paragraph" w:customStyle="1" w:styleId="EAB4DE2B1A1F4E7285F42A94F8C9B0F2">
    <w:name w:val="EAB4DE2B1A1F4E7285F42A94F8C9B0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water stm suff - AUTO</Template>
  <TotalTime>0</TotalTime>
  <Pages>3</Pages>
  <Words>592</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53935 Staff</vt:lpstr>
    </vt:vector>
  </TitlesOfParts>
  <Manager/>
  <Company>Public Utility Commission of Texas</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53935 Staff</dc:title>
  <dc:subject/>
  <dc:creator>Floyd.Walker@puc.texas.gov</dc:creator>
  <cp:keywords>pleading</cp:keywords>
  <dc:description>Commission Staff’s</dc:description>
  <cp:lastModifiedBy>Brad Reynolds</cp:lastModifiedBy>
  <cp:revision>2</cp:revision>
  <cp:lastPrinted>2006-01-30T16:46:00Z</cp:lastPrinted>
  <dcterms:created xsi:type="dcterms:W3CDTF">2022-09-30T15:15:00Z</dcterms:created>
  <dcterms:modified xsi:type="dcterms:W3CDTF">2022-09-30T15:15:00Z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53935</vt:r8>
  </property>
  <property fmtid="{D5CDD505-2E9C-101B-9397-08002B2CF9AE}" pid="3" name="DocStyle" linkTarget="DocumentStyle">
    <vt:lpwstr>APPLICATION OF STONETOWN ROYAL COACH UTILITIES, LLC AND TRINITY RCT GP LLC FOR SALE, TRANSFER, OR MERGER OF FACILITIES AND CERTIFICATE RIGHTS IN HARRIS COUNTY</vt:lpwstr>
  </property>
  <property fmtid="{D5CDD505-2E9C-101B-9397-08002B2CF9AE}" pid="4" name="Division">
    <vt:lpwstr>Legal</vt:lpwstr>
  </property>
  <property fmtid="{D5CDD505-2E9C-101B-9397-08002B2CF9AE}" pid="5" name="Matter" linkTarget="CaseType">
    <vt:lpwstr>Docket No. 53935 </vt:lpwstr>
  </property>
  <property fmtid="{D5CDD505-2E9C-101B-9397-08002B2CF9AE}" pid="6" name="Control Number" linkTarget="DocNo">
    <vt:r8>53935</vt:r8>
  </property>
</Properties>
</file>